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0AA" w:rsidRDefault="00CA50AA" w:rsidP="00537927">
      <w:pPr>
        <w:pStyle w:val="Heading1"/>
        <w:rPr>
          <w:b/>
          <w:lang w:val="ru-RU"/>
        </w:rPr>
      </w:pPr>
    </w:p>
    <w:p w:rsidR="00CA50AA" w:rsidRDefault="00CA50AA" w:rsidP="00537927">
      <w:pPr>
        <w:framePr w:hSpace="141" w:wrap="around" w:vAnchor="text" w:hAnchor="page" w:x="6016" w:y="1"/>
        <w:rPr>
          <w:noProof/>
        </w:rPr>
      </w:pPr>
      <w:r w:rsidRPr="004901E8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CA50AA" w:rsidRDefault="00CA50AA" w:rsidP="00537927">
      <w:pPr>
        <w:jc w:val="center"/>
        <w:rPr>
          <w:rFonts w:cs="Tahoma"/>
          <w:b/>
          <w:sz w:val="28"/>
          <w:szCs w:val="28"/>
        </w:rPr>
      </w:pPr>
    </w:p>
    <w:p w:rsidR="00CA50AA" w:rsidRDefault="00CA50AA" w:rsidP="00537927">
      <w:pPr>
        <w:jc w:val="center"/>
        <w:rPr>
          <w:rFonts w:cs="Tahoma"/>
          <w:b/>
          <w:sz w:val="28"/>
          <w:szCs w:val="28"/>
        </w:rPr>
      </w:pPr>
    </w:p>
    <w:p w:rsidR="00CA50AA" w:rsidRDefault="00CA50AA" w:rsidP="00537927">
      <w:pPr>
        <w:jc w:val="center"/>
        <w:rPr>
          <w:rFonts w:cs="Tahoma"/>
          <w:b/>
          <w:sz w:val="28"/>
          <w:szCs w:val="28"/>
        </w:rPr>
      </w:pPr>
    </w:p>
    <w:p w:rsidR="00CA50AA" w:rsidRDefault="00CA50AA" w:rsidP="00537927">
      <w:pPr>
        <w:jc w:val="center"/>
        <w:rPr>
          <w:rFonts w:cs="Tahoma"/>
          <w:b/>
          <w:sz w:val="28"/>
          <w:szCs w:val="28"/>
        </w:rPr>
      </w:pPr>
    </w:p>
    <w:p w:rsidR="00CA50AA" w:rsidRDefault="00CA50AA" w:rsidP="00537927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CA50AA" w:rsidRDefault="00CA50AA" w:rsidP="00537927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CA50AA" w:rsidRDefault="00CA50AA" w:rsidP="00537927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CA50AA" w:rsidRDefault="00CA50AA" w:rsidP="00537927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CA50AA" w:rsidRDefault="00CA50AA" w:rsidP="00537927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CA50AA" w:rsidRPr="0039378D" w:rsidRDefault="00CA50AA" w:rsidP="00537927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CA50AA" w:rsidRDefault="00CA50AA" w:rsidP="00537927"/>
    <w:p w:rsidR="00CA50AA" w:rsidRPr="0039378D" w:rsidRDefault="00CA50AA" w:rsidP="00537927">
      <w:pPr>
        <w:rPr>
          <w:sz w:val="28"/>
          <w:szCs w:val="28"/>
        </w:rPr>
      </w:pPr>
      <w:r>
        <w:rPr>
          <w:sz w:val="28"/>
          <w:szCs w:val="28"/>
          <w:lang w:val="ru-RU"/>
        </w:rPr>
        <w:t>29 червня</w:t>
      </w:r>
      <w:r w:rsidRPr="0039378D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 №</w:t>
      </w:r>
      <w:r>
        <w:rPr>
          <w:sz w:val="28"/>
          <w:szCs w:val="28"/>
          <w:lang w:val="ru-RU"/>
        </w:rPr>
        <w:t>176</w:t>
      </w:r>
      <w:r w:rsidRPr="0039378D">
        <w:rPr>
          <w:sz w:val="28"/>
          <w:szCs w:val="28"/>
        </w:rPr>
        <w:t xml:space="preserve">-к </w:t>
      </w:r>
    </w:p>
    <w:p w:rsidR="00CA50AA" w:rsidRPr="0039378D" w:rsidRDefault="00CA50AA" w:rsidP="00537927">
      <w:pPr>
        <w:rPr>
          <w:b/>
        </w:rPr>
      </w:pPr>
    </w:p>
    <w:p w:rsidR="00CA50AA" w:rsidRPr="005B6AF9" w:rsidRDefault="00CA50AA" w:rsidP="00537927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частини щорічної</w:t>
      </w:r>
      <w:r>
        <w:rPr>
          <w:b/>
          <w:sz w:val="28"/>
          <w:lang w:val="ru-RU"/>
        </w:rPr>
        <w:t xml:space="preserve"> </w:t>
      </w:r>
      <w:r>
        <w:rPr>
          <w:b/>
          <w:sz w:val="28"/>
        </w:rPr>
        <w:t>основної відпустки Бушуляну І.І.</w:t>
      </w:r>
    </w:p>
    <w:p w:rsidR="00CA50AA" w:rsidRDefault="00CA50AA" w:rsidP="00537927">
      <w:pPr>
        <w:jc w:val="center"/>
        <w:rPr>
          <w:sz w:val="28"/>
        </w:rPr>
      </w:pPr>
    </w:p>
    <w:p w:rsidR="00CA50AA" w:rsidRPr="006838CF" w:rsidRDefault="00CA50AA" w:rsidP="00537927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 w:rsidRPr="006838CF">
        <w:rPr>
          <w:sz w:val="28"/>
          <w:szCs w:val="28"/>
        </w:rPr>
        <w:t>На підставі  пунктів 7, 13, 20  частини 4  статті  42 Закону України «Про місцеве самоврядування в Україні», статті 6,12 Закону України «Про вiдпустки», рішення  Арцизької міської ради від 24 грудня 2020 року №89-</w:t>
      </w:r>
      <w:r w:rsidRPr="006838CF">
        <w:rPr>
          <w:sz w:val="28"/>
          <w:szCs w:val="28"/>
          <w:lang w:val="en-US"/>
        </w:rPr>
        <w:t>VIII</w:t>
      </w:r>
      <w:r w:rsidRPr="006838CF">
        <w:rPr>
          <w:sz w:val="28"/>
          <w:szCs w:val="28"/>
        </w:rPr>
        <w:t xml:space="preserve"> «Про умови оплати праці працівників  апарату Арцизької міської ради та її виконавчих органів на 2021 рік»,  розглянувши  заяву  </w:t>
      </w:r>
      <w:r>
        <w:rPr>
          <w:sz w:val="28"/>
          <w:szCs w:val="28"/>
        </w:rPr>
        <w:t>Бушуляна І.І.</w:t>
      </w:r>
      <w:r w:rsidRPr="006838CF">
        <w:rPr>
          <w:sz w:val="28"/>
          <w:szCs w:val="28"/>
        </w:rPr>
        <w:t>:</w:t>
      </w:r>
    </w:p>
    <w:p w:rsidR="00CA50AA" w:rsidRPr="006838CF" w:rsidRDefault="00CA50AA" w:rsidP="00537927">
      <w:pPr>
        <w:pStyle w:val="BodyTextIndent2"/>
        <w:spacing w:line="276" w:lineRule="auto"/>
        <w:ind w:firstLine="708"/>
        <w:jc w:val="both"/>
      </w:pPr>
      <w:r w:rsidRPr="006838CF">
        <w:t xml:space="preserve">1. Надати   </w:t>
      </w:r>
      <w:r>
        <w:t>Бушуляну Ігорю Івановичу</w:t>
      </w:r>
      <w:r w:rsidRPr="006838CF">
        <w:t xml:space="preserve">,  </w:t>
      </w:r>
      <w:r>
        <w:t>водію</w:t>
      </w:r>
      <w:r w:rsidRPr="006838CF">
        <w:t xml:space="preserve"> міської ради,  частину щорічної основної відпустки  тривалістю </w:t>
      </w:r>
      <w:r w:rsidRPr="00AB12E3">
        <w:rPr>
          <w:highlight w:val="black"/>
        </w:rPr>
        <w:t>14 календарних днів  з 12 липня  2021 року по 25 липня 2021 року включно,  за період роботи з 10 грудня 2020 року по 09 грудня 2021 року.</w:t>
      </w:r>
      <w:r w:rsidRPr="006838CF">
        <w:t xml:space="preserve"> </w:t>
      </w:r>
    </w:p>
    <w:p w:rsidR="00CA50AA" w:rsidRPr="006838CF" w:rsidRDefault="00CA50AA" w:rsidP="00537927">
      <w:pPr>
        <w:pStyle w:val="BodyTextIndent"/>
        <w:spacing w:line="276" w:lineRule="auto"/>
        <w:ind w:left="0" w:firstLine="643"/>
        <w:jc w:val="both"/>
        <w:rPr>
          <w:sz w:val="28"/>
          <w:szCs w:val="28"/>
        </w:rPr>
      </w:pPr>
      <w:r w:rsidRPr="006838CF">
        <w:rPr>
          <w:sz w:val="28"/>
          <w:szCs w:val="28"/>
        </w:rPr>
        <w:t xml:space="preserve">2. Надати </w:t>
      </w:r>
      <w:r>
        <w:rPr>
          <w:sz w:val="28"/>
          <w:szCs w:val="28"/>
        </w:rPr>
        <w:t>Бушуляну І.І.</w:t>
      </w:r>
      <w:r w:rsidRPr="006838CF">
        <w:rPr>
          <w:sz w:val="28"/>
          <w:szCs w:val="28"/>
        </w:rPr>
        <w:t xml:space="preserve"> матеріальну допомогу на оздоровлення до щорічної основної відпустки  у розмірі середньомісячної заробітної плати.</w:t>
      </w:r>
    </w:p>
    <w:p w:rsidR="00CA50AA" w:rsidRPr="006838CF" w:rsidRDefault="00CA50AA" w:rsidP="00537927">
      <w:pPr>
        <w:pStyle w:val="BodyText"/>
        <w:ind w:firstLine="708"/>
        <w:rPr>
          <w:sz w:val="28"/>
          <w:szCs w:val="28"/>
        </w:rPr>
      </w:pPr>
      <w:r w:rsidRPr="006838CF">
        <w:rPr>
          <w:sz w:val="28"/>
          <w:szCs w:val="28"/>
        </w:rPr>
        <w:t>3.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CA50AA" w:rsidRPr="006838CF" w:rsidRDefault="00CA50AA" w:rsidP="00537927">
      <w:pPr>
        <w:pStyle w:val="BodyText"/>
        <w:ind w:firstLine="708"/>
        <w:jc w:val="both"/>
        <w:rPr>
          <w:sz w:val="28"/>
          <w:szCs w:val="28"/>
        </w:rPr>
      </w:pPr>
      <w:r w:rsidRPr="006838CF">
        <w:rPr>
          <w:sz w:val="28"/>
          <w:szCs w:val="28"/>
        </w:rPr>
        <w:t>4.Контроль за виконанням  даного розпорядження покласти на керуючого справами виконавчого комітету міської ради Малєва О.</w:t>
      </w:r>
    </w:p>
    <w:p w:rsidR="00CA50AA" w:rsidRPr="0039378D" w:rsidRDefault="00CA50AA" w:rsidP="00537927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Бушуляна І.І. від 25 червня 2021 року.</w:t>
      </w:r>
    </w:p>
    <w:p w:rsidR="00CA50AA" w:rsidRDefault="00CA50AA" w:rsidP="00537927">
      <w:pPr>
        <w:pStyle w:val="Heading2"/>
      </w:pPr>
    </w:p>
    <w:p w:rsidR="00CA50AA" w:rsidRPr="00537927" w:rsidRDefault="00CA50AA" w:rsidP="00537927"/>
    <w:p w:rsidR="00CA50AA" w:rsidRPr="000917CC" w:rsidRDefault="00CA50AA" w:rsidP="00537927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CA50AA" w:rsidRDefault="00CA50AA" w:rsidP="00537927">
      <w:pPr>
        <w:pStyle w:val="Heading2"/>
      </w:pPr>
    </w:p>
    <w:p w:rsidR="00CA50AA" w:rsidRDefault="00CA50AA" w:rsidP="00537927">
      <w:pPr>
        <w:pStyle w:val="Heading2"/>
      </w:pPr>
    </w:p>
    <w:p w:rsidR="00CA50AA" w:rsidRDefault="00CA50AA" w:rsidP="00537927">
      <w:pPr>
        <w:pStyle w:val="Heading2"/>
      </w:pPr>
      <w:r>
        <w:t>З розпорядженням ознайомлений</w:t>
      </w:r>
      <w:r>
        <w:tab/>
        <w:t>_____________    І.Бушулян</w:t>
      </w:r>
    </w:p>
    <w:p w:rsidR="00CA50AA" w:rsidRPr="002D6B80" w:rsidRDefault="00CA50AA" w:rsidP="00537927">
      <w:pPr>
        <w:rPr>
          <w:u w:val="single"/>
        </w:rPr>
      </w:pPr>
    </w:p>
    <w:p w:rsidR="00CA50AA" w:rsidRDefault="00CA50AA" w:rsidP="00537927"/>
    <w:p w:rsidR="00CA50AA" w:rsidRDefault="00CA50AA" w:rsidP="00537927"/>
    <w:p w:rsidR="00CA50AA" w:rsidRDefault="00CA50AA" w:rsidP="00537927"/>
    <w:p w:rsidR="00CA50AA" w:rsidRDefault="00CA50AA" w:rsidP="0053792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50AA" w:rsidRPr="00E96A52" w:rsidRDefault="00CA50AA" w:rsidP="0053792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CA50AA" w:rsidRPr="00E96A52" w:rsidRDefault="00CA50AA" w:rsidP="0053792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 29 червня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№176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CA50AA" w:rsidRDefault="00CA50AA" w:rsidP="0053792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50AA" w:rsidRPr="000A696E" w:rsidRDefault="00CA50AA" w:rsidP="00537927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«Про </w:t>
      </w:r>
      <w:r>
        <w:rPr>
          <w:sz w:val="28"/>
          <w:szCs w:val="28"/>
        </w:rPr>
        <w:t>надання частини щорічної основної відпустки Бушуляну І.І.</w:t>
      </w:r>
      <w:r w:rsidRPr="000A696E">
        <w:rPr>
          <w:sz w:val="28"/>
          <w:szCs w:val="28"/>
        </w:rPr>
        <w:t>»</w:t>
      </w:r>
    </w:p>
    <w:p w:rsidR="00CA50AA" w:rsidRPr="00A84420" w:rsidRDefault="00CA50AA" w:rsidP="0053792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50AA" w:rsidRPr="00CF77D5" w:rsidRDefault="00CA50AA" w:rsidP="00537927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CA50AA" w:rsidRPr="00E05F39" w:rsidRDefault="00CA50AA" w:rsidP="00537927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CA50AA" w:rsidRPr="00E05F39" w:rsidRDefault="00CA50AA" w:rsidP="00537927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CA50AA" w:rsidRPr="00E05F39" w:rsidRDefault="00CA50AA" w:rsidP="00537927">
      <w:pPr>
        <w:rPr>
          <w:b/>
          <w:sz w:val="28"/>
          <w:szCs w:val="28"/>
        </w:rPr>
      </w:pPr>
    </w:p>
    <w:p w:rsidR="00CA50AA" w:rsidRDefault="00CA50AA" w:rsidP="00537927">
      <w:pPr>
        <w:rPr>
          <w:sz w:val="28"/>
          <w:szCs w:val="28"/>
        </w:rPr>
      </w:pPr>
    </w:p>
    <w:p w:rsidR="00CA50AA" w:rsidRPr="00E05F39" w:rsidRDefault="00CA50AA" w:rsidP="00537927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CA50AA" w:rsidRPr="00E05F39" w:rsidRDefault="00CA50AA" w:rsidP="00537927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CA50AA" w:rsidRPr="00E05F39" w:rsidRDefault="00CA50AA" w:rsidP="00537927">
      <w:pPr>
        <w:rPr>
          <w:sz w:val="28"/>
          <w:szCs w:val="28"/>
        </w:rPr>
      </w:pPr>
    </w:p>
    <w:p w:rsidR="00CA50AA" w:rsidRDefault="00CA50AA" w:rsidP="00537927">
      <w:pPr>
        <w:rPr>
          <w:sz w:val="28"/>
          <w:szCs w:val="28"/>
        </w:rPr>
      </w:pPr>
    </w:p>
    <w:p w:rsidR="00CA50AA" w:rsidRDefault="00CA50AA" w:rsidP="00537927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організаційної та кадрової роботи</w:t>
      </w:r>
    </w:p>
    <w:p w:rsidR="00CA50AA" w:rsidRPr="00E05F39" w:rsidRDefault="00CA50AA" w:rsidP="00537927">
      <w:pPr>
        <w:rPr>
          <w:sz w:val="28"/>
          <w:szCs w:val="28"/>
        </w:rPr>
      </w:pPr>
      <w:r>
        <w:rPr>
          <w:sz w:val="28"/>
          <w:szCs w:val="28"/>
        </w:rPr>
        <w:t>__________       І.Стойкова</w:t>
      </w:r>
    </w:p>
    <w:p w:rsidR="00CA50AA" w:rsidRPr="00E05F39" w:rsidRDefault="00CA50AA" w:rsidP="00537927">
      <w:pPr>
        <w:rPr>
          <w:sz w:val="28"/>
          <w:szCs w:val="28"/>
        </w:rPr>
      </w:pPr>
    </w:p>
    <w:p w:rsidR="00CA50AA" w:rsidRDefault="00CA50AA" w:rsidP="00AE79C8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</w:t>
      </w:r>
    </w:p>
    <w:p w:rsidR="00CA50AA" w:rsidRDefault="00CA50AA" w:rsidP="00AE79C8">
      <w:pPr>
        <w:rPr>
          <w:sz w:val="28"/>
          <w:szCs w:val="28"/>
        </w:rPr>
      </w:pPr>
      <w:r>
        <w:rPr>
          <w:sz w:val="28"/>
          <w:szCs w:val="28"/>
        </w:rPr>
        <w:t>__________       Л.Лабунець</w:t>
      </w:r>
    </w:p>
    <w:p w:rsidR="00CA50AA" w:rsidRDefault="00CA50AA" w:rsidP="00537927">
      <w:bookmarkStart w:id="0" w:name="_GoBack"/>
      <w:bookmarkEnd w:id="0"/>
    </w:p>
    <w:p w:rsidR="00CA50AA" w:rsidRDefault="00CA50AA" w:rsidP="00537927"/>
    <w:p w:rsidR="00CA50AA" w:rsidRPr="00990900" w:rsidRDefault="00CA50AA" w:rsidP="00537927"/>
    <w:p w:rsidR="00CA50AA" w:rsidRDefault="00CA50AA" w:rsidP="00537927"/>
    <w:p w:rsidR="00CA50AA" w:rsidRDefault="00CA50AA" w:rsidP="00537927"/>
    <w:p w:rsidR="00CA50AA" w:rsidRPr="006D7188" w:rsidRDefault="00CA50AA" w:rsidP="00537927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 </w:t>
      </w:r>
    </w:p>
    <w:p w:rsidR="00CA50AA" w:rsidRDefault="00CA50AA" w:rsidP="00537927"/>
    <w:p w:rsidR="00CA50AA" w:rsidRDefault="00CA50AA" w:rsidP="00537927"/>
    <w:p w:rsidR="00CA50AA" w:rsidRDefault="00CA50AA" w:rsidP="00537927"/>
    <w:p w:rsidR="00CA50AA" w:rsidRDefault="00CA50AA"/>
    <w:sectPr w:rsidR="00CA50AA" w:rsidSect="002950A7">
      <w:pgSz w:w="11906" w:h="16838"/>
      <w:pgMar w:top="851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7927"/>
    <w:rsid w:val="000917CC"/>
    <w:rsid w:val="000A696E"/>
    <w:rsid w:val="002950A7"/>
    <w:rsid w:val="002D6B80"/>
    <w:rsid w:val="003010A8"/>
    <w:rsid w:val="0039378D"/>
    <w:rsid w:val="004901E8"/>
    <w:rsid w:val="00537927"/>
    <w:rsid w:val="005B6AF9"/>
    <w:rsid w:val="006838CF"/>
    <w:rsid w:val="006D7188"/>
    <w:rsid w:val="007735AB"/>
    <w:rsid w:val="00990900"/>
    <w:rsid w:val="00A84420"/>
    <w:rsid w:val="00AB12E3"/>
    <w:rsid w:val="00AE79C8"/>
    <w:rsid w:val="00CA50AA"/>
    <w:rsid w:val="00CE090B"/>
    <w:rsid w:val="00CF77D5"/>
    <w:rsid w:val="00D327E0"/>
    <w:rsid w:val="00E05F39"/>
    <w:rsid w:val="00E96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927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37927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37927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37927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37927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537927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537927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53792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537927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537927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537927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53792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37927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379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7927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305</Words>
  <Characters>1739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3</cp:revision>
  <cp:lastPrinted>2021-06-30T11:57:00Z</cp:lastPrinted>
  <dcterms:created xsi:type="dcterms:W3CDTF">2021-06-29T06:36:00Z</dcterms:created>
  <dcterms:modified xsi:type="dcterms:W3CDTF">2022-01-11T12:32:00Z</dcterms:modified>
</cp:coreProperties>
</file>